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6350F571" w:rsidR="002E2B4B" w:rsidRPr="002E2B4B" w:rsidRDefault="002E2B4B" w:rsidP="2D41B02B">
      <w:pPr>
        <w:rPr>
          <w:b/>
          <w:bCs/>
          <w:lang w:val="nl-NL"/>
        </w:rPr>
      </w:pPr>
      <w:r w:rsidRPr="518EC586">
        <w:rPr>
          <w:b/>
          <w:bCs/>
          <w:lang w:val="nl-NL"/>
        </w:rPr>
        <w:t xml:space="preserve">Bijlage </w:t>
      </w:r>
      <w:r w:rsidR="001F6B06">
        <w:rPr>
          <w:b/>
          <w:bCs/>
          <w:lang w:val="nl-NL"/>
        </w:rPr>
        <w:t>6</w:t>
      </w:r>
      <w:r w:rsidRPr="518EC586">
        <w:rPr>
          <w:b/>
          <w:bCs/>
          <w:lang w:val="nl-NL"/>
        </w:rPr>
        <w:t xml:space="preserve"> Verklaring inzake </w:t>
      </w:r>
      <w:r w:rsidR="002653C2" w:rsidRPr="518EC586">
        <w:rPr>
          <w:b/>
          <w:bCs/>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A446A" w14:textId="77777777" w:rsidR="00F80B2A" w:rsidRDefault="00F80B2A" w:rsidP="00375321">
      <w:r>
        <w:separator/>
      </w:r>
    </w:p>
  </w:endnote>
  <w:endnote w:type="continuationSeparator" w:id="0">
    <w:p w14:paraId="5EAC5030" w14:textId="77777777" w:rsidR="00F80B2A" w:rsidRDefault="00F80B2A"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756ECC21" w:rsidR="00375321" w:rsidRDefault="00FD4031">
    <w:pPr>
      <w:pStyle w:val="Voettekst"/>
      <w:rPr>
        <w:lang w:val="nl-NL"/>
      </w:rPr>
    </w:pPr>
    <w:r>
      <w:rPr>
        <w:lang w:val="nl-NL"/>
      </w:rPr>
      <w:t>Bedrijfsvoering</w:t>
    </w:r>
  </w:p>
  <w:p w14:paraId="065C8134" w14:textId="475D00D7" w:rsidR="006152DE" w:rsidRDefault="006152DE">
    <w:pPr>
      <w:pStyle w:val="Voettekst"/>
      <w:rPr>
        <w:lang w:val="nl-NL"/>
      </w:rPr>
    </w:pPr>
    <w:r>
      <w:rPr>
        <w:lang w:val="nl-NL"/>
      </w:rPr>
      <w:t xml:space="preserve">Team </w:t>
    </w:r>
    <w:r w:rsidR="00791434">
      <w:rPr>
        <w:lang w:val="nl-NL"/>
      </w:rPr>
      <w:t>Inkoop &amp; Contractmanagement</w:t>
    </w:r>
  </w:p>
  <w:p w14:paraId="25D55E4A" w14:textId="7666EDF5" w:rsidR="006152DE" w:rsidRPr="006152DE" w:rsidRDefault="00FD4031">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09D7" w14:textId="77777777" w:rsidR="00F80B2A" w:rsidRDefault="00F80B2A" w:rsidP="00375321">
      <w:r>
        <w:separator/>
      </w:r>
    </w:p>
  </w:footnote>
  <w:footnote w:type="continuationSeparator" w:id="0">
    <w:p w14:paraId="39394972" w14:textId="77777777" w:rsidR="00F80B2A" w:rsidRDefault="00F80B2A"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1F6B06"/>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97D68"/>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DC4AFD"/>
    <w:rsid w:val="00E111D6"/>
    <w:rsid w:val="00E93F46"/>
    <w:rsid w:val="00EE0C4C"/>
    <w:rsid w:val="00F20F78"/>
    <w:rsid w:val="00F80B2A"/>
    <w:rsid w:val="00F81311"/>
    <w:rsid w:val="00F93692"/>
    <w:rsid w:val="00FA38A4"/>
    <w:rsid w:val="00FB626E"/>
    <w:rsid w:val="00FD4031"/>
    <w:rsid w:val="03670F29"/>
    <w:rsid w:val="279FBA15"/>
    <w:rsid w:val="2D11C306"/>
    <w:rsid w:val="2D41B02B"/>
    <w:rsid w:val="518EC586"/>
    <w:rsid w:val="5C0D15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16C893-6A8E-4A5B-AB30-799F88A77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A4 met logo</Template>
  <TotalTime>0</TotalTime>
  <Pages>2</Pages>
  <Words>331</Words>
  <Characters>2091</Characters>
  <Application>Microsoft Office Word</Application>
  <DocSecurity>0</DocSecurity>
  <Lines>55</Lines>
  <Paragraphs>22</Paragraphs>
  <ScaleCrop>false</ScaleCrop>
  <Company>Hoogheemraadschap van Rijnland</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Steinmeier, Jelle</cp:lastModifiedBy>
  <cp:revision>14</cp:revision>
  <dcterms:created xsi:type="dcterms:W3CDTF">2022-07-08T07:25:00Z</dcterms:created>
  <dcterms:modified xsi:type="dcterms:W3CDTF">2026-07-20T13:02:00Z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